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5C3B8" w14:textId="6EB48133" w:rsidR="000B5422" w:rsidRPr="007F05E6" w:rsidRDefault="000B5422" w:rsidP="00474F67">
      <w:pPr>
        <w:pStyle w:val="Unittitle"/>
      </w:pPr>
      <w:r>
        <w:t>1</w:t>
      </w:r>
      <w:r w:rsidRPr="007051BD">
        <w:t xml:space="preserve">: </w:t>
      </w:r>
      <w:r>
        <w:t>Health and safety</w:t>
      </w:r>
      <w:r w:rsidR="003A7D03">
        <w:t xml:space="preserve"> in construction</w:t>
      </w:r>
    </w:p>
    <w:p w14:paraId="18B22F15" w14:textId="77777777" w:rsidR="000B5422" w:rsidRPr="00692A45" w:rsidRDefault="000B5422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06C4E5D1" w14:textId="3150994D" w:rsidR="000B5422" w:rsidRDefault="000B5422" w:rsidP="00217A74">
      <w:pPr>
        <w:pStyle w:val="Normalnumberedlist"/>
      </w:pPr>
      <w:r>
        <w:t xml:space="preserve">Which piece of legislation provides overarching guidance on </w:t>
      </w:r>
      <w:r w:rsidR="003A7D03">
        <w:t>h</w:t>
      </w:r>
      <w:r>
        <w:t xml:space="preserve">ealth and </w:t>
      </w:r>
      <w:r w:rsidR="003A7D03">
        <w:t>s</w:t>
      </w:r>
      <w:r>
        <w:t>afety?</w:t>
      </w:r>
    </w:p>
    <w:p w14:paraId="4AB12458" w14:textId="77777777" w:rsidR="000B5422" w:rsidRDefault="000B5422" w:rsidP="000B5422">
      <w:pPr>
        <w:pStyle w:val="Answer"/>
        <w:numPr>
          <w:ilvl w:val="0"/>
          <w:numId w:val="4"/>
        </w:numPr>
      </w:pPr>
      <w:r>
        <w:t>Approved document Part M</w:t>
      </w:r>
    </w:p>
    <w:p w14:paraId="08CC1E43" w14:textId="77777777" w:rsidR="000B5422" w:rsidRPr="00691A8C" w:rsidRDefault="000B5422" w:rsidP="000B5422">
      <w:pPr>
        <w:pStyle w:val="Answer"/>
        <w:numPr>
          <w:ilvl w:val="0"/>
          <w:numId w:val="4"/>
        </w:numPr>
        <w:rPr>
          <w:color w:val="FF0000"/>
        </w:rPr>
      </w:pPr>
      <w:r w:rsidRPr="00691A8C">
        <w:rPr>
          <w:color w:val="FF0000"/>
        </w:rPr>
        <w:t xml:space="preserve">Health and Safety at Work Act </w:t>
      </w:r>
    </w:p>
    <w:p w14:paraId="19B19F19" w14:textId="77777777" w:rsidR="000B5422" w:rsidRPr="00691A8C" w:rsidRDefault="000B5422" w:rsidP="000B5422">
      <w:pPr>
        <w:pStyle w:val="Answer"/>
        <w:numPr>
          <w:ilvl w:val="0"/>
          <w:numId w:val="4"/>
        </w:numPr>
      </w:pPr>
      <w:r w:rsidRPr="00691A8C">
        <w:t xml:space="preserve">Option </w:t>
      </w:r>
      <w:r>
        <w:t>Gas Regulations</w:t>
      </w:r>
    </w:p>
    <w:p w14:paraId="4E3142BF" w14:textId="507A8125" w:rsidR="000B5422" w:rsidRDefault="000B5422" w:rsidP="000B5422">
      <w:pPr>
        <w:pStyle w:val="Answer"/>
        <w:numPr>
          <w:ilvl w:val="0"/>
          <w:numId w:val="4"/>
        </w:numPr>
      </w:pPr>
      <w:r>
        <w:t>ACOP</w:t>
      </w:r>
      <w:r w:rsidR="00363DD4">
        <w:t>s</w:t>
      </w:r>
    </w:p>
    <w:p w14:paraId="52DA69DC" w14:textId="77777777" w:rsidR="000B5422" w:rsidRDefault="000B5422" w:rsidP="00217A74">
      <w:pPr>
        <w:pStyle w:val="Answer"/>
      </w:pPr>
    </w:p>
    <w:p w14:paraId="201BF9E9" w14:textId="77777777" w:rsidR="000B5422" w:rsidRDefault="000B5422" w:rsidP="00217A74">
      <w:pPr>
        <w:pStyle w:val="Normalnumberedlist"/>
      </w:pPr>
      <w:r>
        <w:t>The liability insurance that needs to be taken out by an employer to cover his apprentice at work is</w:t>
      </w:r>
    </w:p>
    <w:p w14:paraId="6C4F2314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3301A263" w14:textId="337EEEF5" w:rsidR="000B5422" w:rsidRPr="00313BB1" w:rsidRDefault="000B5422" w:rsidP="000B5422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Employer</w:t>
      </w:r>
      <w:r w:rsidR="003A7D03">
        <w:rPr>
          <w:color w:val="FF0000"/>
        </w:rPr>
        <w:t>’</w:t>
      </w:r>
      <w:r>
        <w:rPr>
          <w:color w:val="FF0000"/>
        </w:rPr>
        <w:t>s</w:t>
      </w:r>
    </w:p>
    <w:p w14:paraId="60BF8E00" w14:textId="4D0B5B36" w:rsidR="000B5422" w:rsidRDefault="000B5422" w:rsidP="000B5422">
      <w:pPr>
        <w:pStyle w:val="Answer"/>
        <w:numPr>
          <w:ilvl w:val="0"/>
          <w:numId w:val="5"/>
        </w:numPr>
      </w:pPr>
      <w:r>
        <w:t>Employees</w:t>
      </w:r>
      <w:r w:rsidR="003A7D03">
        <w:t>’</w:t>
      </w:r>
    </w:p>
    <w:p w14:paraId="2FB76E44" w14:textId="77777777" w:rsidR="000B5422" w:rsidRDefault="000B5422" w:rsidP="000B5422">
      <w:pPr>
        <w:pStyle w:val="Answer"/>
        <w:numPr>
          <w:ilvl w:val="0"/>
          <w:numId w:val="5"/>
        </w:numPr>
      </w:pPr>
      <w:r>
        <w:t>Public</w:t>
      </w:r>
    </w:p>
    <w:p w14:paraId="2B0DFF7F" w14:textId="77777777" w:rsidR="000B5422" w:rsidRDefault="000B5422" w:rsidP="000B5422">
      <w:pPr>
        <w:pStyle w:val="Answer"/>
        <w:numPr>
          <w:ilvl w:val="0"/>
          <w:numId w:val="5"/>
        </w:numPr>
      </w:pPr>
      <w:r>
        <w:t>General</w:t>
      </w:r>
    </w:p>
    <w:p w14:paraId="530F67FA" w14:textId="77777777" w:rsidR="000B5422" w:rsidRDefault="000B5422" w:rsidP="00217A74">
      <w:pPr>
        <w:pStyle w:val="Answer"/>
        <w:ind w:left="1077"/>
      </w:pPr>
    </w:p>
    <w:p w14:paraId="1114CE8B" w14:textId="0B22600F" w:rsidR="000B5422" w:rsidRDefault="000B5422" w:rsidP="00217A74">
      <w:pPr>
        <w:pStyle w:val="Normalnumberedlist"/>
      </w:pPr>
      <w:r>
        <w:t>What does the acronym ACOP</w:t>
      </w:r>
      <w:r w:rsidR="003A7D03">
        <w:t>s</w:t>
      </w:r>
      <w:r>
        <w:t xml:space="preserve"> </w:t>
      </w:r>
      <w:r w:rsidR="003A7D03">
        <w:t>stand for</w:t>
      </w:r>
      <w:r>
        <w:t>?</w:t>
      </w:r>
    </w:p>
    <w:p w14:paraId="66447379" w14:textId="20B6A184" w:rsidR="000B5422" w:rsidRDefault="000B5422" w:rsidP="000B5422">
      <w:pPr>
        <w:pStyle w:val="Answer"/>
        <w:numPr>
          <w:ilvl w:val="0"/>
          <w:numId w:val="6"/>
        </w:numPr>
      </w:pPr>
      <w:r>
        <w:t xml:space="preserve">Aligned Clerk </w:t>
      </w:r>
      <w:r w:rsidR="003A7D03">
        <w:t>o</w:t>
      </w:r>
      <w:r>
        <w:t>f Procurement</w:t>
      </w:r>
    </w:p>
    <w:p w14:paraId="6B0EE603" w14:textId="1BED2609" w:rsidR="000B5422" w:rsidRPr="00691A8C" w:rsidRDefault="000B5422" w:rsidP="000B5422">
      <w:pPr>
        <w:pStyle w:val="Answer"/>
        <w:numPr>
          <w:ilvl w:val="0"/>
          <w:numId w:val="6"/>
        </w:numPr>
      </w:pPr>
      <w:r>
        <w:t xml:space="preserve">All Companies </w:t>
      </w:r>
      <w:r w:rsidR="003A7D03">
        <w:t>O</w:t>
      </w:r>
      <w:r>
        <w:t>ffer Payment</w:t>
      </w:r>
    </w:p>
    <w:p w14:paraId="359AE100" w14:textId="77777777" w:rsidR="000B5422" w:rsidRPr="00691A8C" w:rsidRDefault="000B5422" w:rsidP="000B5422">
      <w:pPr>
        <w:pStyle w:val="Answer"/>
        <w:numPr>
          <w:ilvl w:val="0"/>
          <w:numId w:val="6"/>
        </w:numPr>
        <w:rPr>
          <w:color w:val="FF0000"/>
        </w:rPr>
      </w:pPr>
      <w:r w:rsidRPr="00691A8C">
        <w:rPr>
          <w:color w:val="FF0000"/>
        </w:rPr>
        <w:t>Approved Codes of Practice</w:t>
      </w:r>
    </w:p>
    <w:p w14:paraId="11B683A9" w14:textId="77777777" w:rsidR="000B5422" w:rsidRDefault="000B5422" w:rsidP="000B5422">
      <w:pPr>
        <w:pStyle w:val="Answer"/>
        <w:numPr>
          <w:ilvl w:val="0"/>
          <w:numId w:val="6"/>
        </w:numPr>
      </w:pPr>
      <w:r>
        <w:t>After Construction of Places</w:t>
      </w:r>
    </w:p>
    <w:p w14:paraId="21E5A8E3" w14:textId="77777777" w:rsidR="000B5422" w:rsidRDefault="000B5422" w:rsidP="00217A74">
      <w:pPr>
        <w:pStyle w:val="Answer"/>
      </w:pPr>
    </w:p>
    <w:p w14:paraId="028CD2AD" w14:textId="77777777" w:rsidR="000B5422" w:rsidRDefault="000B5422" w:rsidP="00217A74">
      <w:pPr>
        <w:pStyle w:val="Normalnumberedlist"/>
      </w:pPr>
      <w:r>
        <w:t>What should be completed when undertaking potentially dangerous work activities?</w:t>
      </w:r>
    </w:p>
    <w:p w14:paraId="6F7AF1E3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5A9E96C3" w14:textId="77777777" w:rsidR="000B5422" w:rsidRPr="00313BB1" w:rsidRDefault="000B5422" w:rsidP="000B5422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Risk assessment</w:t>
      </w:r>
    </w:p>
    <w:p w14:paraId="110AAD01" w14:textId="77777777" w:rsidR="000B5422" w:rsidRDefault="000B5422" w:rsidP="000B5422">
      <w:pPr>
        <w:pStyle w:val="Answer"/>
        <w:numPr>
          <w:ilvl w:val="0"/>
          <w:numId w:val="7"/>
        </w:numPr>
      </w:pPr>
      <w:r>
        <w:t>Benchmark logbook</w:t>
      </w:r>
    </w:p>
    <w:p w14:paraId="619BC3FF" w14:textId="77777777" w:rsidR="000B5422" w:rsidRDefault="000B5422" w:rsidP="000B5422">
      <w:pPr>
        <w:pStyle w:val="Answer"/>
        <w:numPr>
          <w:ilvl w:val="0"/>
          <w:numId w:val="7"/>
        </w:numPr>
      </w:pPr>
      <w:r>
        <w:t>Commissioning sheet</w:t>
      </w:r>
    </w:p>
    <w:p w14:paraId="2FBAF62A" w14:textId="77777777" w:rsidR="000B5422" w:rsidRDefault="000B5422" w:rsidP="000B5422">
      <w:pPr>
        <w:pStyle w:val="Answer"/>
        <w:numPr>
          <w:ilvl w:val="0"/>
          <w:numId w:val="7"/>
        </w:numPr>
      </w:pPr>
      <w:r>
        <w:t>Servicing schedule</w:t>
      </w:r>
    </w:p>
    <w:p w14:paraId="32826BA5" w14:textId="77777777" w:rsidR="000B5422" w:rsidRDefault="000B5422" w:rsidP="00217A74">
      <w:pPr>
        <w:pStyle w:val="Answer"/>
      </w:pPr>
    </w:p>
    <w:p w14:paraId="5068703B" w14:textId="43189A2D" w:rsidR="000B5422" w:rsidRDefault="000B5422" w:rsidP="00217A74">
      <w:pPr>
        <w:pStyle w:val="Normalnumberedlist"/>
      </w:pPr>
      <w:r>
        <w:t xml:space="preserve">What procedure is used to eliminate any risks associated </w:t>
      </w:r>
      <w:r w:rsidR="003A7D03">
        <w:t>with</w:t>
      </w:r>
      <w:r>
        <w:t xml:space="preserve"> a specific operation?</w:t>
      </w:r>
    </w:p>
    <w:p w14:paraId="51A678B9" w14:textId="77777777" w:rsidR="000B5422" w:rsidRDefault="000B5422" w:rsidP="000B5422">
      <w:pPr>
        <w:pStyle w:val="Answer"/>
        <w:numPr>
          <w:ilvl w:val="0"/>
          <w:numId w:val="8"/>
        </w:numPr>
      </w:pPr>
      <w:r>
        <w:t>Healthy system of work</w:t>
      </w:r>
    </w:p>
    <w:p w14:paraId="7A72439F" w14:textId="77777777" w:rsidR="000B5422" w:rsidRPr="00691A8C" w:rsidRDefault="000B5422" w:rsidP="000B5422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Safe system of work</w:t>
      </w:r>
    </w:p>
    <w:p w14:paraId="0C99129E" w14:textId="77777777" w:rsidR="000B5422" w:rsidRPr="00691A8C" w:rsidRDefault="000B5422" w:rsidP="000B5422">
      <w:pPr>
        <w:pStyle w:val="Answer"/>
        <w:numPr>
          <w:ilvl w:val="0"/>
          <w:numId w:val="8"/>
        </w:numPr>
      </w:pPr>
      <w:r>
        <w:t>First aid</w:t>
      </w:r>
    </w:p>
    <w:p w14:paraId="676BE195" w14:textId="77777777" w:rsidR="000B5422" w:rsidRDefault="000B5422" w:rsidP="000B5422">
      <w:pPr>
        <w:pStyle w:val="Answer"/>
        <w:numPr>
          <w:ilvl w:val="0"/>
          <w:numId w:val="8"/>
        </w:numPr>
      </w:pPr>
      <w:r>
        <w:t>Emergency aid</w:t>
      </w:r>
    </w:p>
    <w:p w14:paraId="30B9F516" w14:textId="77777777" w:rsidR="000B5422" w:rsidRDefault="000B5422" w:rsidP="00217A74">
      <w:pPr>
        <w:pStyle w:val="Answer"/>
      </w:pPr>
    </w:p>
    <w:p w14:paraId="68FC0C4E" w14:textId="77777777" w:rsidR="000B5422" w:rsidRDefault="000B5422" w:rsidP="00217A74">
      <w:pPr>
        <w:pStyle w:val="Answer"/>
      </w:pPr>
    </w:p>
    <w:p w14:paraId="2870F8D5" w14:textId="77777777" w:rsidR="000B5422" w:rsidRDefault="000B5422" w:rsidP="00217A74">
      <w:pPr>
        <w:pStyle w:val="Answer"/>
      </w:pPr>
    </w:p>
    <w:p w14:paraId="1106DDD2" w14:textId="77777777" w:rsidR="000B5422" w:rsidRDefault="000B5422" w:rsidP="00217A74">
      <w:pPr>
        <w:pStyle w:val="Answer"/>
      </w:pPr>
    </w:p>
    <w:p w14:paraId="4F787DFB" w14:textId="77777777" w:rsidR="000B5422" w:rsidRDefault="000B5422" w:rsidP="00217A74">
      <w:pPr>
        <w:pStyle w:val="Normalnumberedlist"/>
      </w:pPr>
      <w:r>
        <w:lastRenderedPageBreak/>
        <w:t>What does the acronym HSE stand for?</w:t>
      </w:r>
    </w:p>
    <w:p w14:paraId="5C85E4F7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7ADCF52" w14:textId="512EF05A" w:rsidR="000B5422" w:rsidRPr="00313BB1" w:rsidRDefault="000B5422" w:rsidP="000B5422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 xml:space="preserve">Health </w:t>
      </w:r>
      <w:r w:rsidR="00363DD4">
        <w:rPr>
          <w:color w:val="FF0000"/>
        </w:rPr>
        <w:t>and</w:t>
      </w:r>
      <w:r>
        <w:rPr>
          <w:color w:val="FF0000"/>
        </w:rPr>
        <w:t xml:space="preserve"> Safety Executive</w:t>
      </w:r>
    </w:p>
    <w:p w14:paraId="01F72C5F" w14:textId="2F2ACB30" w:rsidR="000B5422" w:rsidRDefault="000B5422" w:rsidP="000B5422">
      <w:pPr>
        <w:pStyle w:val="Answer"/>
        <w:numPr>
          <w:ilvl w:val="0"/>
          <w:numId w:val="9"/>
        </w:numPr>
      </w:pPr>
      <w:r>
        <w:t xml:space="preserve">Health </w:t>
      </w:r>
      <w:r w:rsidR="003A7D03">
        <w:t>&amp;</w:t>
      </w:r>
      <w:r>
        <w:t xml:space="preserve"> Safety Engineer</w:t>
      </w:r>
    </w:p>
    <w:p w14:paraId="026DF91B" w14:textId="77777777" w:rsidR="000B5422" w:rsidRDefault="000B5422" w:rsidP="000B5422">
      <w:pPr>
        <w:pStyle w:val="Answer"/>
        <w:numPr>
          <w:ilvl w:val="0"/>
          <w:numId w:val="9"/>
        </w:numPr>
      </w:pPr>
      <w:r>
        <w:t>Hands Safety Everywhere</w:t>
      </w:r>
    </w:p>
    <w:p w14:paraId="4FFA23F4" w14:textId="77777777" w:rsidR="000B5422" w:rsidRDefault="000B5422" w:rsidP="000B5422">
      <w:pPr>
        <w:pStyle w:val="Answer"/>
        <w:numPr>
          <w:ilvl w:val="0"/>
          <w:numId w:val="9"/>
        </w:numPr>
      </w:pPr>
      <w:r>
        <w:t>Hardhats, Safety and Ear defenders</w:t>
      </w:r>
    </w:p>
    <w:p w14:paraId="4A421962" w14:textId="77777777" w:rsidR="000B5422" w:rsidRDefault="000B5422" w:rsidP="00217A74">
      <w:pPr>
        <w:pStyle w:val="Answer"/>
        <w:ind w:left="1077"/>
      </w:pPr>
    </w:p>
    <w:p w14:paraId="64D49D51" w14:textId="77777777" w:rsidR="000B5422" w:rsidRDefault="000B5422" w:rsidP="00217A74">
      <w:pPr>
        <w:pStyle w:val="Normalnumberedlist"/>
      </w:pPr>
      <w:r>
        <w:t xml:space="preserve">What valve do you have to close to isolate a gas </w:t>
      </w:r>
      <w:proofErr w:type="gramStart"/>
      <w:r>
        <w:t>supply ?</w:t>
      </w:r>
      <w:proofErr w:type="gramEnd"/>
    </w:p>
    <w:p w14:paraId="4BA408AA" w14:textId="77777777" w:rsidR="000B5422" w:rsidRDefault="000B5422" w:rsidP="000B5422">
      <w:pPr>
        <w:pStyle w:val="Answer"/>
        <w:numPr>
          <w:ilvl w:val="0"/>
          <w:numId w:val="10"/>
        </w:numPr>
      </w:pPr>
      <w:r>
        <w:t>Safety valve</w:t>
      </w:r>
    </w:p>
    <w:p w14:paraId="6EED2C3C" w14:textId="77777777" w:rsidR="000B5422" w:rsidRPr="00D32245" w:rsidRDefault="000B5422" w:rsidP="000B5422">
      <w:pPr>
        <w:pStyle w:val="Answer"/>
        <w:numPr>
          <w:ilvl w:val="0"/>
          <w:numId w:val="10"/>
        </w:numPr>
        <w:rPr>
          <w:color w:val="FF0000"/>
        </w:rPr>
      </w:pPr>
      <w:r w:rsidRPr="00D32245">
        <w:rPr>
          <w:color w:val="FF0000"/>
        </w:rPr>
        <w:t>Emergency control valve</w:t>
      </w:r>
    </w:p>
    <w:p w14:paraId="1BC6E8C5" w14:textId="77777777" w:rsidR="000B5422" w:rsidRPr="00691A8C" w:rsidRDefault="000B5422" w:rsidP="000B5422">
      <w:pPr>
        <w:pStyle w:val="Answer"/>
        <w:numPr>
          <w:ilvl w:val="0"/>
          <w:numId w:val="10"/>
        </w:numPr>
      </w:pPr>
      <w:r>
        <w:t>Gate valve</w:t>
      </w:r>
    </w:p>
    <w:p w14:paraId="38DC817E" w14:textId="77777777" w:rsidR="000B5422" w:rsidRDefault="000B5422" w:rsidP="000B5422">
      <w:pPr>
        <w:pStyle w:val="Answer"/>
        <w:numPr>
          <w:ilvl w:val="0"/>
          <w:numId w:val="10"/>
        </w:numPr>
      </w:pPr>
      <w:r>
        <w:t>Shower valve</w:t>
      </w:r>
    </w:p>
    <w:p w14:paraId="7E6093E3" w14:textId="77777777" w:rsidR="000B5422" w:rsidRDefault="000B5422" w:rsidP="00217A74">
      <w:pPr>
        <w:pStyle w:val="Answer"/>
      </w:pPr>
    </w:p>
    <w:p w14:paraId="5A1678DA" w14:textId="77777777" w:rsidR="000B5422" w:rsidRDefault="000B5422" w:rsidP="00217A74">
      <w:pPr>
        <w:pStyle w:val="Normalnumberedlist"/>
      </w:pPr>
      <w:r>
        <w:t>Where would you isolate an electrical supply?</w:t>
      </w:r>
    </w:p>
    <w:p w14:paraId="2B273A1C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AED01C4" w14:textId="7BD3CD01" w:rsidR="000B5422" w:rsidRPr="00313BB1" w:rsidRDefault="000B5422" w:rsidP="000B5422">
      <w:pPr>
        <w:pStyle w:val="Answer"/>
        <w:numPr>
          <w:ilvl w:val="0"/>
          <w:numId w:val="11"/>
        </w:numPr>
        <w:rPr>
          <w:color w:val="FF0000"/>
        </w:rPr>
      </w:pPr>
      <w:proofErr w:type="gramStart"/>
      <w:r>
        <w:rPr>
          <w:color w:val="FF0000"/>
        </w:rPr>
        <w:t>Mains</w:t>
      </w:r>
      <w:proofErr w:type="gramEnd"/>
      <w:r>
        <w:rPr>
          <w:color w:val="FF0000"/>
        </w:rPr>
        <w:t xml:space="preserve"> consumer unit</w:t>
      </w:r>
    </w:p>
    <w:p w14:paraId="11697B85" w14:textId="77777777" w:rsidR="000B5422" w:rsidRDefault="000B5422" w:rsidP="000B5422">
      <w:pPr>
        <w:pStyle w:val="Answer"/>
        <w:numPr>
          <w:ilvl w:val="0"/>
          <w:numId w:val="11"/>
        </w:numPr>
      </w:pPr>
      <w:r>
        <w:t>Emergency control unit</w:t>
      </w:r>
    </w:p>
    <w:p w14:paraId="16B46374" w14:textId="77777777" w:rsidR="000B5422" w:rsidRDefault="000B5422" w:rsidP="000B5422">
      <w:pPr>
        <w:pStyle w:val="Answer"/>
        <w:numPr>
          <w:ilvl w:val="0"/>
          <w:numId w:val="11"/>
        </w:numPr>
      </w:pPr>
      <w:r>
        <w:t>Isolation unit</w:t>
      </w:r>
    </w:p>
    <w:p w14:paraId="21580D38" w14:textId="77777777" w:rsidR="000B5422" w:rsidRDefault="000B5422" w:rsidP="000B5422">
      <w:pPr>
        <w:pStyle w:val="Answer"/>
        <w:numPr>
          <w:ilvl w:val="0"/>
          <w:numId w:val="11"/>
        </w:numPr>
      </w:pPr>
      <w:r>
        <w:t>Management unit</w:t>
      </w:r>
    </w:p>
    <w:p w14:paraId="49FFDA09" w14:textId="77777777" w:rsidR="000B5422" w:rsidRDefault="000B5422" w:rsidP="00217A74">
      <w:pPr>
        <w:pStyle w:val="Answer"/>
        <w:ind w:left="1077"/>
      </w:pPr>
    </w:p>
    <w:p w14:paraId="775C6A0D" w14:textId="77777777" w:rsidR="000B5422" w:rsidRDefault="000B5422" w:rsidP="00217A74">
      <w:pPr>
        <w:pStyle w:val="Normalnumberedlist"/>
      </w:pPr>
      <w:r>
        <w:t>Which valve would isolate both hot and cold supplies in a domestic property?</w:t>
      </w:r>
    </w:p>
    <w:p w14:paraId="2F5D6C4F" w14:textId="77777777" w:rsidR="000B5422" w:rsidRDefault="000B5422" w:rsidP="000B5422">
      <w:pPr>
        <w:pStyle w:val="Answer"/>
        <w:numPr>
          <w:ilvl w:val="0"/>
          <w:numId w:val="12"/>
        </w:numPr>
      </w:pPr>
      <w:r>
        <w:t>Main isolation valve</w:t>
      </w:r>
    </w:p>
    <w:p w14:paraId="2E10E8A5" w14:textId="77777777" w:rsidR="000B5422" w:rsidRPr="00D32245" w:rsidRDefault="000B5422" w:rsidP="000B5422">
      <w:pPr>
        <w:pStyle w:val="Answer"/>
        <w:numPr>
          <w:ilvl w:val="0"/>
          <w:numId w:val="12"/>
        </w:numPr>
      </w:pPr>
      <w:r w:rsidRPr="00D32245">
        <w:t>Superior stop valve</w:t>
      </w:r>
    </w:p>
    <w:p w14:paraId="59B9C287" w14:textId="77777777" w:rsidR="000B5422" w:rsidRPr="00691A8C" w:rsidRDefault="000B5422" w:rsidP="000B5422">
      <w:pPr>
        <w:pStyle w:val="Answer"/>
        <w:numPr>
          <w:ilvl w:val="0"/>
          <w:numId w:val="12"/>
        </w:numPr>
      </w:pPr>
      <w:r>
        <w:t>Major isolation valve</w:t>
      </w:r>
    </w:p>
    <w:p w14:paraId="4668A4E9" w14:textId="77777777" w:rsidR="000B5422" w:rsidRPr="00D32245" w:rsidRDefault="000B5422" w:rsidP="000B5422">
      <w:pPr>
        <w:pStyle w:val="Answer"/>
        <w:numPr>
          <w:ilvl w:val="0"/>
          <w:numId w:val="12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378B5FC1" w14:textId="77777777" w:rsidR="000B5422" w:rsidRDefault="000B5422" w:rsidP="00217A74">
      <w:pPr>
        <w:pStyle w:val="Answer"/>
      </w:pPr>
    </w:p>
    <w:p w14:paraId="78E5322C" w14:textId="77777777" w:rsidR="000B5422" w:rsidRDefault="000B5422" w:rsidP="00217A74">
      <w:pPr>
        <w:pStyle w:val="Normalnumberedlist"/>
      </w:pPr>
      <w:r>
        <w:t>If an employee is away from work for more than 3 days due to an accident at work, what reporting form should you use to notify the HSE?</w:t>
      </w:r>
    </w:p>
    <w:p w14:paraId="0BC2B1A2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472539D7" w14:textId="77777777" w:rsidR="000B5422" w:rsidRPr="00D32245" w:rsidRDefault="000B5422" w:rsidP="000B5422">
      <w:pPr>
        <w:pStyle w:val="Answer"/>
        <w:numPr>
          <w:ilvl w:val="0"/>
          <w:numId w:val="13"/>
        </w:numPr>
      </w:pPr>
      <w:r w:rsidRPr="00D32245">
        <w:t>HASAWA</w:t>
      </w:r>
    </w:p>
    <w:p w14:paraId="7A28CA77" w14:textId="77777777" w:rsidR="000B5422" w:rsidRPr="00D32245" w:rsidRDefault="000B5422" w:rsidP="000B5422">
      <w:pPr>
        <w:pStyle w:val="Answer"/>
        <w:numPr>
          <w:ilvl w:val="0"/>
          <w:numId w:val="13"/>
        </w:numPr>
        <w:rPr>
          <w:color w:val="FF0000"/>
        </w:rPr>
      </w:pPr>
      <w:r w:rsidRPr="00D32245">
        <w:rPr>
          <w:color w:val="FF0000"/>
        </w:rPr>
        <w:t>RIDDOR</w:t>
      </w:r>
    </w:p>
    <w:p w14:paraId="09EC1D83" w14:textId="77777777" w:rsidR="000B5422" w:rsidRDefault="000B5422" w:rsidP="000B5422">
      <w:pPr>
        <w:pStyle w:val="Answer"/>
        <w:numPr>
          <w:ilvl w:val="0"/>
          <w:numId w:val="13"/>
        </w:numPr>
      </w:pPr>
      <w:r>
        <w:t>PUWER</w:t>
      </w:r>
    </w:p>
    <w:p w14:paraId="4234DBD1" w14:textId="77777777" w:rsidR="000B5422" w:rsidRDefault="000B5422" w:rsidP="000B5422">
      <w:pPr>
        <w:pStyle w:val="Answer"/>
        <w:numPr>
          <w:ilvl w:val="0"/>
          <w:numId w:val="13"/>
        </w:numPr>
      </w:pPr>
      <w:r>
        <w:t>GSIUR</w:t>
      </w:r>
    </w:p>
    <w:p w14:paraId="00E1C7BB" w14:textId="77777777" w:rsidR="000B5422" w:rsidRDefault="000B5422" w:rsidP="00217A74">
      <w:pPr>
        <w:pStyle w:val="Answer"/>
      </w:pPr>
    </w:p>
    <w:p w14:paraId="70B80C80" w14:textId="77777777" w:rsidR="000B5422" w:rsidRDefault="000B5422" w:rsidP="00217A74">
      <w:pPr>
        <w:pStyle w:val="Normalnumberedlist"/>
      </w:pPr>
      <w:r>
        <w:t>What item of PPE protects the lungs?</w:t>
      </w:r>
    </w:p>
    <w:p w14:paraId="5FC473D9" w14:textId="77777777" w:rsidR="000B5422" w:rsidRDefault="000B5422" w:rsidP="000B5422">
      <w:pPr>
        <w:pStyle w:val="Answer"/>
        <w:numPr>
          <w:ilvl w:val="0"/>
          <w:numId w:val="14"/>
        </w:numPr>
      </w:pPr>
      <w:r>
        <w:t>Hard hat</w:t>
      </w:r>
    </w:p>
    <w:p w14:paraId="0E9D400D" w14:textId="77777777" w:rsidR="000B5422" w:rsidRPr="00691A8C" w:rsidRDefault="000B5422" w:rsidP="000B5422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Respirator</w:t>
      </w:r>
    </w:p>
    <w:p w14:paraId="41AEDBA2" w14:textId="77777777" w:rsidR="000B5422" w:rsidRPr="00691A8C" w:rsidRDefault="000B5422" w:rsidP="000B5422">
      <w:pPr>
        <w:pStyle w:val="Answer"/>
        <w:numPr>
          <w:ilvl w:val="0"/>
          <w:numId w:val="14"/>
        </w:numPr>
      </w:pPr>
      <w:r>
        <w:t>Goggles</w:t>
      </w:r>
    </w:p>
    <w:p w14:paraId="6C2CB66F" w14:textId="77777777" w:rsidR="000B5422" w:rsidRDefault="000B5422" w:rsidP="000B5422">
      <w:pPr>
        <w:pStyle w:val="Answer"/>
        <w:numPr>
          <w:ilvl w:val="0"/>
          <w:numId w:val="14"/>
        </w:numPr>
      </w:pPr>
      <w:r>
        <w:t>Boots</w:t>
      </w:r>
    </w:p>
    <w:p w14:paraId="0A5F9F56" w14:textId="77777777" w:rsidR="000B5422" w:rsidRDefault="000B5422" w:rsidP="00217A74">
      <w:pPr>
        <w:pStyle w:val="Answer"/>
      </w:pPr>
    </w:p>
    <w:p w14:paraId="11706602" w14:textId="77777777" w:rsidR="000B5422" w:rsidRDefault="000B5422" w:rsidP="00217A74">
      <w:pPr>
        <w:pStyle w:val="Normalnumberedlist"/>
      </w:pPr>
      <w:r>
        <w:lastRenderedPageBreak/>
        <w:t>Who should provide an employee with PPE?</w:t>
      </w:r>
    </w:p>
    <w:p w14:paraId="2006244F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6ABAC6A" w14:textId="076C8AE4" w:rsidR="000B5422" w:rsidRPr="00313BB1" w:rsidRDefault="000B5422" w:rsidP="000B5422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Employer</w:t>
      </w:r>
    </w:p>
    <w:p w14:paraId="23021D73" w14:textId="77777777" w:rsidR="000B5422" w:rsidRDefault="000B5422" w:rsidP="000B5422">
      <w:pPr>
        <w:pStyle w:val="Answer"/>
        <w:numPr>
          <w:ilvl w:val="0"/>
          <w:numId w:val="15"/>
        </w:numPr>
      </w:pPr>
      <w:r>
        <w:t>Government</w:t>
      </w:r>
    </w:p>
    <w:p w14:paraId="23308E6F" w14:textId="77777777" w:rsidR="000B5422" w:rsidRDefault="000B5422" w:rsidP="000B5422">
      <w:pPr>
        <w:pStyle w:val="Answer"/>
        <w:numPr>
          <w:ilvl w:val="0"/>
          <w:numId w:val="15"/>
        </w:numPr>
      </w:pPr>
      <w:r>
        <w:t>College</w:t>
      </w:r>
    </w:p>
    <w:p w14:paraId="18D50102" w14:textId="77777777" w:rsidR="000B5422" w:rsidRDefault="000B5422" w:rsidP="000B5422">
      <w:pPr>
        <w:pStyle w:val="Answer"/>
        <w:numPr>
          <w:ilvl w:val="0"/>
          <w:numId w:val="15"/>
        </w:numPr>
      </w:pPr>
      <w:r>
        <w:t>Family</w:t>
      </w:r>
    </w:p>
    <w:p w14:paraId="3E94648C" w14:textId="77777777" w:rsidR="000B5422" w:rsidRDefault="000B5422" w:rsidP="00217A74">
      <w:pPr>
        <w:pStyle w:val="Answer"/>
        <w:ind w:left="1077"/>
      </w:pPr>
    </w:p>
    <w:p w14:paraId="5DE218E3" w14:textId="77777777" w:rsidR="000B5422" w:rsidRDefault="000B5422" w:rsidP="00217A74">
      <w:pPr>
        <w:pStyle w:val="Normalnumberedlist"/>
      </w:pPr>
      <w:r>
        <w:t>What problem can be caused by using power tools too much?</w:t>
      </w:r>
    </w:p>
    <w:p w14:paraId="45E1A7FD" w14:textId="77777777" w:rsidR="000B5422" w:rsidRDefault="000B5422" w:rsidP="000B5422">
      <w:pPr>
        <w:pStyle w:val="Answer"/>
        <w:numPr>
          <w:ilvl w:val="0"/>
          <w:numId w:val="16"/>
        </w:numPr>
      </w:pPr>
      <w:r>
        <w:t>Hair loss</w:t>
      </w:r>
    </w:p>
    <w:p w14:paraId="7CF6617C" w14:textId="77777777" w:rsidR="000B5422" w:rsidRPr="00691A8C" w:rsidRDefault="000B5422" w:rsidP="000B5422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Vibration white finger</w:t>
      </w:r>
    </w:p>
    <w:p w14:paraId="1306C451" w14:textId="77777777" w:rsidR="000B5422" w:rsidRPr="00691A8C" w:rsidRDefault="000B5422" w:rsidP="000B5422">
      <w:pPr>
        <w:pStyle w:val="Answer"/>
        <w:numPr>
          <w:ilvl w:val="0"/>
          <w:numId w:val="16"/>
        </w:numPr>
      </w:pPr>
      <w:r>
        <w:t>Nausea</w:t>
      </w:r>
    </w:p>
    <w:p w14:paraId="05A60B0E" w14:textId="77777777" w:rsidR="000B5422" w:rsidRDefault="000B5422" w:rsidP="000B5422">
      <w:pPr>
        <w:pStyle w:val="Answer"/>
        <w:numPr>
          <w:ilvl w:val="0"/>
          <w:numId w:val="16"/>
        </w:numPr>
      </w:pPr>
      <w:r>
        <w:t>Limp</w:t>
      </w:r>
    </w:p>
    <w:p w14:paraId="4E02D155" w14:textId="77777777" w:rsidR="000B5422" w:rsidRDefault="000B5422" w:rsidP="00217A74">
      <w:pPr>
        <w:pStyle w:val="Answer"/>
      </w:pPr>
    </w:p>
    <w:p w14:paraId="5D257B06" w14:textId="77777777" w:rsidR="000B5422" w:rsidRDefault="000B5422" w:rsidP="00217A74">
      <w:pPr>
        <w:pStyle w:val="Normalnumberedlist"/>
      </w:pPr>
      <w:r>
        <w:t>Which piece of safety equipment can stop you falling from height?</w:t>
      </w:r>
    </w:p>
    <w:p w14:paraId="01ED8A8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0E7D507" w14:textId="77777777" w:rsidR="000B5422" w:rsidRPr="00295172" w:rsidRDefault="000B5422" w:rsidP="000B5422">
      <w:pPr>
        <w:pStyle w:val="Answer"/>
        <w:numPr>
          <w:ilvl w:val="0"/>
          <w:numId w:val="17"/>
        </w:numPr>
      </w:pPr>
      <w:r>
        <w:t>Crash mat</w:t>
      </w:r>
    </w:p>
    <w:p w14:paraId="28E436AD" w14:textId="77777777" w:rsidR="000B5422" w:rsidRDefault="000B5422" w:rsidP="000B5422">
      <w:pPr>
        <w:pStyle w:val="Answer"/>
        <w:numPr>
          <w:ilvl w:val="0"/>
          <w:numId w:val="17"/>
        </w:numPr>
      </w:pPr>
      <w:r>
        <w:t>Net</w:t>
      </w:r>
    </w:p>
    <w:p w14:paraId="5612601D" w14:textId="77777777" w:rsidR="000B5422" w:rsidRPr="00295172" w:rsidRDefault="000B5422" w:rsidP="000B5422">
      <w:pPr>
        <w:pStyle w:val="Answer"/>
        <w:numPr>
          <w:ilvl w:val="0"/>
          <w:numId w:val="17"/>
        </w:numPr>
        <w:rPr>
          <w:color w:val="FF0000"/>
        </w:rPr>
      </w:pPr>
      <w:r w:rsidRPr="00295172">
        <w:rPr>
          <w:color w:val="FF0000"/>
        </w:rPr>
        <w:t>Lanyard</w:t>
      </w:r>
    </w:p>
    <w:p w14:paraId="19FE2D80" w14:textId="77777777" w:rsidR="000B5422" w:rsidRDefault="000B5422" w:rsidP="000B5422">
      <w:pPr>
        <w:pStyle w:val="Answer"/>
        <w:numPr>
          <w:ilvl w:val="0"/>
          <w:numId w:val="17"/>
        </w:numPr>
      </w:pPr>
      <w:r>
        <w:t>Toe board</w:t>
      </w:r>
    </w:p>
    <w:p w14:paraId="47244FBB" w14:textId="77777777" w:rsidR="000B5422" w:rsidRDefault="000B5422" w:rsidP="00217A74">
      <w:pPr>
        <w:pStyle w:val="Answer"/>
      </w:pPr>
    </w:p>
    <w:p w14:paraId="571396AB" w14:textId="77777777" w:rsidR="000B5422" w:rsidRDefault="000B5422" w:rsidP="00217A74">
      <w:pPr>
        <w:pStyle w:val="Normalnumberedlist"/>
      </w:pPr>
      <w:r>
        <w:t>Where must all accidents on a construction site be documented?</w:t>
      </w:r>
    </w:p>
    <w:p w14:paraId="258800E1" w14:textId="77777777" w:rsidR="000B5422" w:rsidRDefault="000B5422" w:rsidP="000B5422">
      <w:pPr>
        <w:pStyle w:val="Answer"/>
        <w:numPr>
          <w:ilvl w:val="0"/>
          <w:numId w:val="18"/>
        </w:numPr>
      </w:pPr>
      <w:r>
        <w:t>Incident leaflet</w:t>
      </w:r>
    </w:p>
    <w:p w14:paraId="6D967AA6" w14:textId="77777777" w:rsidR="000B5422" w:rsidRPr="00691A8C" w:rsidRDefault="000B5422" w:rsidP="000B5422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Accident book</w:t>
      </w:r>
    </w:p>
    <w:p w14:paraId="40EC1403" w14:textId="77777777" w:rsidR="000B5422" w:rsidRPr="00691A8C" w:rsidRDefault="000B5422" w:rsidP="000B5422">
      <w:pPr>
        <w:pStyle w:val="Answer"/>
        <w:numPr>
          <w:ilvl w:val="0"/>
          <w:numId w:val="18"/>
        </w:numPr>
      </w:pPr>
      <w:r>
        <w:t>Occurrence register</w:t>
      </w:r>
    </w:p>
    <w:p w14:paraId="3BC88B89" w14:textId="77777777" w:rsidR="000B5422" w:rsidRDefault="000B5422" w:rsidP="000B5422">
      <w:pPr>
        <w:pStyle w:val="Answer"/>
        <w:numPr>
          <w:ilvl w:val="0"/>
          <w:numId w:val="18"/>
        </w:numPr>
      </w:pPr>
      <w:r>
        <w:t>Event paper</w:t>
      </w:r>
    </w:p>
    <w:p w14:paraId="179DD572" w14:textId="77777777" w:rsidR="000B5422" w:rsidRDefault="000B5422" w:rsidP="00217A74">
      <w:pPr>
        <w:pStyle w:val="Answer"/>
      </w:pPr>
    </w:p>
    <w:p w14:paraId="1D12459E" w14:textId="77777777" w:rsidR="000B5422" w:rsidRDefault="000B5422" w:rsidP="00217A74">
      <w:pPr>
        <w:pStyle w:val="Normalnumberedlist"/>
      </w:pPr>
      <w:r>
        <w:t>What type of warning sign is coloured red?</w:t>
      </w:r>
    </w:p>
    <w:p w14:paraId="610571A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8E5D070" w14:textId="77777777" w:rsidR="000B5422" w:rsidRPr="00313BB1" w:rsidRDefault="000B5422" w:rsidP="000B5422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Prohibition</w:t>
      </w:r>
    </w:p>
    <w:p w14:paraId="137A1814" w14:textId="77777777" w:rsidR="000B5422" w:rsidRDefault="000B5422" w:rsidP="000B5422">
      <w:pPr>
        <w:pStyle w:val="Answer"/>
        <w:numPr>
          <w:ilvl w:val="0"/>
          <w:numId w:val="19"/>
        </w:numPr>
      </w:pPr>
      <w:r>
        <w:t>Mandatory</w:t>
      </w:r>
      <w:r>
        <w:tab/>
      </w:r>
      <w:r>
        <w:tab/>
      </w:r>
    </w:p>
    <w:p w14:paraId="4DFA845E" w14:textId="77777777" w:rsidR="000B5422" w:rsidRDefault="000B5422" w:rsidP="000B5422">
      <w:pPr>
        <w:pStyle w:val="Answer"/>
        <w:numPr>
          <w:ilvl w:val="0"/>
          <w:numId w:val="19"/>
        </w:numPr>
      </w:pPr>
      <w:r>
        <w:t>Information</w:t>
      </w:r>
    </w:p>
    <w:p w14:paraId="1EB4E078" w14:textId="77777777" w:rsidR="000B5422" w:rsidRDefault="000B5422" w:rsidP="000B5422">
      <w:pPr>
        <w:pStyle w:val="Answer"/>
        <w:numPr>
          <w:ilvl w:val="0"/>
          <w:numId w:val="19"/>
        </w:numPr>
      </w:pPr>
      <w:r>
        <w:t>Warning</w:t>
      </w:r>
    </w:p>
    <w:p w14:paraId="1C1418AA" w14:textId="46FC99E5" w:rsidR="000B5422" w:rsidRDefault="000B5422" w:rsidP="00217A74">
      <w:pPr>
        <w:pStyle w:val="Answer"/>
        <w:ind w:left="1077"/>
      </w:pPr>
    </w:p>
    <w:p w14:paraId="4A02E6A8" w14:textId="78C92FCA" w:rsidR="000B5422" w:rsidRDefault="00EF776A" w:rsidP="00217A74">
      <w:pPr>
        <w:pStyle w:val="Normalnumberedlist"/>
      </w:pPr>
      <w:r w:rsidRPr="00314193">
        <w:rPr>
          <w:noProof/>
        </w:rPr>
        <w:drawing>
          <wp:anchor distT="0" distB="0" distL="114300" distR="114300" simplePos="0" relativeHeight="251659264" behindDoc="0" locked="0" layoutInCell="1" allowOverlap="1" wp14:anchorId="09817712" wp14:editId="2B905FE7">
            <wp:simplePos x="0" y="0"/>
            <wp:positionH relativeFrom="column">
              <wp:posOffset>3533775</wp:posOffset>
            </wp:positionH>
            <wp:positionV relativeFrom="paragraph">
              <wp:posOffset>22225</wp:posOffset>
            </wp:positionV>
            <wp:extent cx="1052195" cy="1052195"/>
            <wp:effectExtent l="0" t="0" r="0" b="0"/>
            <wp:wrapNone/>
            <wp:docPr id="6" name="Picture 5" descr="A picture containing text, sign, outdoor, yellow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DE58CB5-0157-410F-B0F3-9751F4FC40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cture containing text, sign, outdoor, yellow&#10;&#10;Description automatically generated">
                      <a:extLst>
                        <a:ext uri="{FF2B5EF4-FFF2-40B4-BE49-F238E27FC236}">
                          <a16:creationId xmlns:a16="http://schemas.microsoft.com/office/drawing/2014/main" id="{ADE58CB5-0157-410F-B0F3-9751F4FC40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422">
        <w:t>What is this sign informing you of?</w:t>
      </w:r>
    </w:p>
    <w:p w14:paraId="6C579E02" w14:textId="455EBAC6" w:rsidR="000B5422" w:rsidRDefault="000B5422" w:rsidP="000B5422">
      <w:pPr>
        <w:pStyle w:val="Answer"/>
        <w:numPr>
          <w:ilvl w:val="0"/>
          <w:numId w:val="20"/>
        </w:numPr>
      </w:pPr>
      <w:r>
        <w:t>Trip hazard</w:t>
      </w:r>
    </w:p>
    <w:p w14:paraId="7855B0E7" w14:textId="64CBC81F" w:rsidR="000B5422" w:rsidRPr="003A7D03" w:rsidRDefault="000B5422" w:rsidP="000B5422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A7D03">
        <w:rPr>
          <w:color w:val="000000" w:themeColor="text1"/>
        </w:rPr>
        <w:t>Flammable materials</w:t>
      </w:r>
    </w:p>
    <w:p w14:paraId="0A7089A1" w14:textId="77777777" w:rsidR="000B5422" w:rsidRPr="003A7D03" w:rsidRDefault="000B5422" w:rsidP="000B5422">
      <w:pPr>
        <w:pStyle w:val="Answer"/>
        <w:numPr>
          <w:ilvl w:val="0"/>
          <w:numId w:val="20"/>
        </w:numPr>
        <w:rPr>
          <w:color w:val="FF0000"/>
        </w:rPr>
      </w:pPr>
      <w:r w:rsidRPr="003A7D03">
        <w:rPr>
          <w:color w:val="FF0000"/>
        </w:rPr>
        <w:t>Corrosive substance</w:t>
      </w:r>
    </w:p>
    <w:p w14:paraId="1A5C94C5" w14:textId="0878935D" w:rsidR="000B5422" w:rsidRDefault="000B5422" w:rsidP="000B5422">
      <w:pPr>
        <w:pStyle w:val="Answer"/>
        <w:numPr>
          <w:ilvl w:val="0"/>
          <w:numId w:val="20"/>
        </w:numPr>
      </w:pPr>
      <w:r>
        <w:t>Danger</w:t>
      </w:r>
      <w:r w:rsidR="003A7D03">
        <w:t>,</w:t>
      </w:r>
      <w:r>
        <w:t xml:space="preserve"> electricity</w:t>
      </w:r>
    </w:p>
    <w:p w14:paraId="44A29524" w14:textId="38F1671F" w:rsidR="00A4228E" w:rsidRPr="0032381B" w:rsidRDefault="00A4228E" w:rsidP="00A4228E">
      <w:pPr>
        <w:pStyle w:val="Answer"/>
        <w:ind w:left="1077"/>
      </w:pPr>
      <w:r>
        <w:t xml:space="preserve">                                                                    </w:t>
      </w:r>
      <w:r w:rsidRPr="003A4CBF">
        <w:rPr>
          <w:sz w:val="18"/>
          <w:szCs w:val="18"/>
        </w:rPr>
        <w:t>Source: Shutterstock.com/</w:t>
      </w:r>
      <w:proofErr w:type="spellStart"/>
      <w:r w:rsidRPr="003A4CBF">
        <w:rPr>
          <w:sz w:val="18"/>
          <w:szCs w:val="18"/>
        </w:rPr>
        <w:t>Zoart</w:t>
      </w:r>
      <w:proofErr w:type="spellEnd"/>
      <w:r w:rsidRPr="003A4CBF">
        <w:rPr>
          <w:sz w:val="18"/>
          <w:szCs w:val="18"/>
        </w:rPr>
        <w:t xml:space="preserve"> Studio</w:t>
      </w:r>
    </w:p>
    <w:p w14:paraId="6CC414A4" w14:textId="77777777" w:rsidR="000B5422" w:rsidRDefault="000B5422" w:rsidP="00217A74">
      <w:pPr>
        <w:pStyle w:val="Answer"/>
      </w:pPr>
    </w:p>
    <w:p w14:paraId="3958D7EE" w14:textId="77777777" w:rsidR="000B5422" w:rsidRDefault="000B5422" w:rsidP="00217A74">
      <w:pPr>
        <w:pStyle w:val="Answer"/>
      </w:pPr>
    </w:p>
    <w:p w14:paraId="2060A526" w14:textId="77777777" w:rsidR="000B5422" w:rsidRDefault="000B5422" w:rsidP="00217A74">
      <w:pPr>
        <w:pStyle w:val="Normalnumberedlist"/>
      </w:pPr>
      <w:r>
        <w:t>What is the maximum weight limit of a class 1 ladder?</w:t>
      </w:r>
    </w:p>
    <w:p w14:paraId="36AC548F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0C34BCCE" w14:textId="4008DF6F" w:rsidR="000B5422" w:rsidRDefault="000B5422" w:rsidP="000B5422">
      <w:pPr>
        <w:pStyle w:val="Answer"/>
        <w:numPr>
          <w:ilvl w:val="0"/>
          <w:numId w:val="21"/>
        </w:numPr>
      </w:pPr>
      <w:r>
        <w:t>100</w:t>
      </w:r>
      <w:r w:rsidR="003A7D03">
        <w:t>k</w:t>
      </w:r>
      <w:r>
        <w:t>g</w:t>
      </w:r>
    </w:p>
    <w:p w14:paraId="5E3BEFEB" w14:textId="0AC554AF" w:rsidR="000B5422" w:rsidRDefault="000B5422" w:rsidP="000B5422">
      <w:pPr>
        <w:pStyle w:val="Answer"/>
        <w:numPr>
          <w:ilvl w:val="0"/>
          <w:numId w:val="21"/>
        </w:numPr>
      </w:pPr>
      <w:r>
        <w:t>125</w:t>
      </w:r>
      <w:r w:rsidR="003A7D03">
        <w:t>k</w:t>
      </w:r>
      <w:r>
        <w:t>g</w:t>
      </w:r>
    </w:p>
    <w:p w14:paraId="3C6FF658" w14:textId="0D45C911" w:rsidR="000B5422" w:rsidRDefault="000B5422" w:rsidP="000B5422">
      <w:pPr>
        <w:pStyle w:val="Answer"/>
        <w:numPr>
          <w:ilvl w:val="0"/>
          <w:numId w:val="21"/>
        </w:numPr>
      </w:pPr>
      <w:r>
        <w:t>150</w:t>
      </w:r>
      <w:r w:rsidR="003A7D03">
        <w:t>k</w:t>
      </w:r>
      <w:r>
        <w:t>g</w:t>
      </w:r>
    </w:p>
    <w:p w14:paraId="2E4A5DFE" w14:textId="193143C0" w:rsidR="000B5422" w:rsidRPr="003A7059" w:rsidRDefault="000B5422" w:rsidP="000B5422">
      <w:pPr>
        <w:pStyle w:val="Answer"/>
        <w:numPr>
          <w:ilvl w:val="0"/>
          <w:numId w:val="21"/>
        </w:numPr>
        <w:rPr>
          <w:color w:val="FF0000"/>
        </w:rPr>
      </w:pPr>
      <w:r w:rsidRPr="003A7059">
        <w:rPr>
          <w:color w:val="FF0000"/>
        </w:rPr>
        <w:t>175</w:t>
      </w:r>
      <w:r w:rsidR="003A7D03">
        <w:rPr>
          <w:color w:val="FF0000"/>
        </w:rPr>
        <w:t>k</w:t>
      </w:r>
      <w:r w:rsidRPr="003A7059">
        <w:rPr>
          <w:color w:val="FF0000"/>
        </w:rPr>
        <w:t>g</w:t>
      </w:r>
    </w:p>
    <w:p w14:paraId="7604B2CF" w14:textId="77777777" w:rsidR="000B5422" w:rsidRDefault="000B5422" w:rsidP="00217A74">
      <w:pPr>
        <w:pStyle w:val="Answer"/>
      </w:pPr>
    </w:p>
    <w:p w14:paraId="2D4CB1BA" w14:textId="77777777" w:rsidR="000B5422" w:rsidRDefault="000B5422" w:rsidP="00217A74">
      <w:pPr>
        <w:pStyle w:val="Normalnumberedlist"/>
      </w:pPr>
      <w:r>
        <w:t>What must we do to minimise the risk from manual handling?</w:t>
      </w:r>
    </w:p>
    <w:p w14:paraId="724AF03A" w14:textId="50E1741C" w:rsidR="000B5422" w:rsidRPr="003A7059" w:rsidRDefault="000B5422" w:rsidP="000B5422">
      <w:pPr>
        <w:pStyle w:val="Answer"/>
        <w:numPr>
          <w:ilvl w:val="0"/>
          <w:numId w:val="22"/>
        </w:numPr>
        <w:rPr>
          <w:color w:val="FF0000"/>
        </w:rPr>
      </w:pPr>
      <w:r w:rsidRPr="003A7059">
        <w:rPr>
          <w:color w:val="FF0000"/>
        </w:rPr>
        <w:t>Bend at the knees</w:t>
      </w:r>
    </w:p>
    <w:p w14:paraId="3FEEE219" w14:textId="74304643" w:rsidR="000B5422" w:rsidRPr="003A7059" w:rsidRDefault="000B5422" w:rsidP="000B5422">
      <w:pPr>
        <w:pStyle w:val="Answer"/>
        <w:numPr>
          <w:ilvl w:val="0"/>
          <w:numId w:val="22"/>
        </w:numPr>
      </w:pPr>
      <w:r>
        <w:t>Look up.</w:t>
      </w:r>
    </w:p>
    <w:p w14:paraId="4A64AAD4" w14:textId="77777777" w:rsidR="000B5422" w:rsidRPr="00691A8C" w:rsidRDefault="000B5422" w:rsidP="000B5422">
      <w:pPr>
        <w:pStyle w:val="Answer"/>
        <w:numPr>
          <w:ilvl w:val="0"/>
          <w:numId w:val="22"/>
        </w:numPr>
      </w:pPr>
      <w:r>
        <w:t>Crawl</w:t>
      </w:r>
    </w:p>
    <w:p w14:paraId="12FA6760" w14:textId="7B046E59" w:rsidR="000B5422" w:rsidRDefault="000B5422" w:rsidP="000B5422">
      <w:pPr>
        <w:pStyle w:val="Answer"/>
        <w:numPr>
          <w:ilvl w:val="0"/>
          <w:numId w:val="22"/>
        </w:numPr>
      </w:pPr>
      <w:r>
        <w:t>Kneel down</w:t>
      </w:r>
    </w:p>
    <w:p w14:paraId="2B5C97FB" w14:textId="77777777" w:rsidR="000B5422" w:rsidRDefault="000B5422" w:rsidP="00217A74">
      <w:pPr>
        <w:pStyle w:val="Answer"/>
      </w:pPr>
    </w:p>
    <w:p w14:paraId="1A3F4450" w14:textId="77777777" w:rsidR="000B5422" w:rsidRDefault="000B5422" w:rsidP="00217A74">
      <w:pPr>
        <w:pStyle w:val="Normalnumberedlist"/>
      </w:pPr>
      <w:r>
        <w:t>Which of the following is defined as a confined space?</w:t>
      </w:r>
    </w:p>
    <w:p w14:paraId="082C798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D3EAF98" w14:textId="77777777" w:rsidR="000B5422" w:rsidRPr="003A7059" w:rsidRDefault="000B5422" w:rsidP="000B5422">
      <w:pPr>
        <w:pStyle w:val="Answer"/>
        <w:numPr>
          <w:ilvl w:val="0"/>
          <w:numId w:val="23"/>
        </w:numPr>
      </w:pPr>
      <w:r>
        <w:t>Living room</w:t>
      </w:r>
    </w:p>
    <w:p w14:paraId="58E3309C" w14:textId="77777777" w:rsidR="000B5422" w:rsidRPr="003A7059" w:rsidRDefault="000B5422" w:rsidP="000B5422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Attic</w:t>
      </w:r>
    </w:p>
    <w:p w14:paraId="1ECCBB13" w14:textId="77777777" w:rsidR="000B5422" w:rsidRDefault="000B5422" w:rsidP="000B5422">
      <w:pPr>
        <w:pStyle w:val="Answer"/>
        <w:numPr>
          <w:ilvl w:val="0"/>
          <w:numId w:val="23"/>
        </w:numPr>
      </w:pPr>
      <w:r>
        <w:t>Garden</w:t>
      </w:r>
    </w:p>
    <w:p w14:paraId="2F3178AF" w14:textId="77777777" w:rsidR="000B5422" w:rsidRDefault="000B5422" w:rsidP="000B5422">
      <w:pPr>
        <w:pStyle w:val="Answer"/>
        <w:numPr>
          <w:ilvl w:val="0"/>
          <w:numId w:val="23"/>
        </w:numPr>
      </w:pPr>
      <w:r>
        <w:t>Garage</w:t>
      </w:r>
    </w:p>
    <w:p w14:paraId="5FFD4A9C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176A" w14:textId="77777777" w:rsidR="00DE0F59" w:rsidRDefault="00DE0F59">
      <w:pPr>
        <w:spacing w:before="0" w:after="0"/>
      </w:pPr>
      <w:r>
        <w:separator/>
      </w:r>
    </w:p>
  </w:endnote>
  <w:endnote w:type="continuationSeparator" w:id="0">
    <w:p w14:paraId="6E1680FD" w14:textId="77777777" w:rsidR="00DE0F59" w:rsidRDefault="00DE0F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138E" w14:textId="77777777" w:rsidR="00201C41" w:rsidRDefault="00201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30D06" w14:textId="40CF31B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AEBAB49" wp14:editId="1A20DD6E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01C41">
      <w:t xml:space="preserve">                </w:t>
    </w:r>
    <w:r w:rsidR="00201C41" w:rsidRPr="00201C4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AC13" w14:textId="77777777" w:rsidR="00201C41" w:rsidRDefault="00201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4822" w14:textId="77777777" w:rsidR="00DE0F59" w:rsidRDefault="00DE0F59">
      <w:pPr>
        <w:spacing w:before="0" w:after="0"/>
      </w:pPr>
      <w:r>
        <w:separator/>
      </w:r>
    </w:p>
  </w:footnote>
  <w:footnote w:type="continuationSeparator" w:id="0">
    <w:p w14:paraId="670FAE48" w14:textId="77777777" w:rsidR="00DE0F59" w:rsidRDefault="00DE0F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F29F" w14:textId="77777777" w:rsidR="00201C41" w:rsidRDefault="00201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4B2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F92132" wp14:editId="777B3C0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FE821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BBA41A" wp14:editId="32934A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483F8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2616" w14:textId="77777777" w:rsidR="00201C41" w:rsidRDefault="0020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2"/>
  </w:num>
  <w:num w:numId="5">
    <w:abstractNumId w:val="15"/>
  </w:num>
  <w:num w:numId="6">
    <w:abstractNumId w:val="19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2"/>
  </w:num>
  <w:num w:numId="12">
    <w:abstractNumId w:val="22"/>
  </w:num>
  <w:num w:numId="13">
    <w:abstractNumId w:val="20"/>
  </w:num>
  <w:num w:numId="14">
    <w:abstractNumId w:val="3"/>
  </w:num>
  <w:num w:numId="15">
    <w:abstractNumId w:val="1"/>
  </w:num>
  <w:num w:numId="16">
    <w:abstractNumId w:val="8"/>
  </w:num>
  <w:num w:numId="17">
    <w:abstractNumId w:val="14"/>
  </w:num>
  <w:num w:numId="18">
    <w:abstractNumId w:val="16"/>
  </w:num>
  <w:num w:numId="19">
    <w:abstractNumId w:val="10"/>
  </w:num>
  <w:num w:numId="20">
    <w:abstractNumId w:val="21"/>
  </w:num>
  <w:num w:numId="21">
    <w:abstractNumId w:val="5"/>
  </w:num>
  <w:num w:numId="22">
    <w:abstractNumId w:val="13"/>
  </w:num>
  <w:num w:numId="2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422"/>
    <w:rsid w:val="000033BD"/>
    <w:rsid w:val="00043213"/>
    <w:rsid w:val="00082C62"/>
    <w:rsid w:val="000B231F"/>
    <w:rsid w:val="000B5422"/>
    <w:rsid w:val="000E194B"/>
    <w:rsid w:val="00110217"/>
    <w:rsid w:val="001241D4"/>
    <w:rsid w:val="00152AC3"/>
    <w:rsid w:val="00156AF3"/>
    <w:rsid w:val="0019491D"/>
    <w:rsid w:val="001F74AD"/>
    <w:rsid w:val="00201C41"/>
    <w:rsid w:val="002961F2"/>
    <w:rsid w:val="002D07A8"/>
    <w:rsid w:val="0034017A"/>
    <w:rsid w:val="003405EA"/>
    <w:rsid w:val="00363DD4"/>
    <w:rsid w:val="003A7D03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A3C90"/>
    <w:rsid w:val="008C1F1C"/>
    <w:rsid w:val="009975A0"/>
    <w:rsid w:val="009C5C6E"/>
    <w:rsid w:val="009F580B"/>
    <w:rsid w:val="00A2454C"/>
    <w:rsid w:val="00A4228E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56B82"/>
    <w:rsid w:val="00DA2485"/>
    <w:rsid w:val="00DE0F59"/>
    <w:rsid w:val="00DE29A8"/>
    <w:rsid w:val="00E34B29"/>
    <w:rsid w:val="00EF776A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084E2D"/>
  <w15:docId w15:val="{E1E0F1F5-27DF-4755-A9E7-89378A1E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07586-B1DE-42BD-97C7-DA6513B2F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FC7499-8DF2-4A99-BA88-76119713F6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0583A-297D-4450-A801-18AE02534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5</TotalTime>
  <Pages>4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2021-05-28T12:06:00Z</dcterms:created>
  <dcterms:modified xsi:type="dcterms:W3CDTF">2021-08-02T10:23:00Z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